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2A037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67- ВЛ -1-К.2016</w:t>
            </w:r>
          </w:p>
        </w:tc>
      </w:tr>
      <w:tr w:rsidR="00FB001B" w:rsidRPr="00570C59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r w:rsidR="002A037F">
        <w:fldChar w:fldCharType="begin"/>
      </w:r>
      <w:r w:rsidR="002A037F">
        <w:instrText xml:space="preserve"> DOCVARIABLE izm_date \* MERGEFORMAT </w:instrText>
      </w:r>
      <w:r w:rsidR="002A037F">
        <w:fldChar w:fldCharType="separate"/>
      </w:r>
      <w:r w:rsidR="00860221">
        <w:t>23.08.2016</w:t>
      </w:r>
      <w:r w:rsidR="002A037F">
        <w:fldChar w:fldCharType="end"/>
      </w:r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2A037F" w:rsidRPr="002A037F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2A037F" w:rsidRPr="002A037F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2A037F" w:rsidRPr="002A037F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2A037F">
        <w:rPr>
          <w:u w:val="single"/>
        </w:rPr>
        <w:t xml:space="preserve"> 67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2A037F" w:rsidRPr="002A037F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2A037F" w:rsidRPr="002A037F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r w:rsidR="002A037F">
        <w:fldChar w:fldCharType="begin"/>
      </w:r>
      <w:r w:rsidR="002A037F">
        <w:instrText xml:space="preserve"> DOCVARIABLE izm_tools \* MERGEFORMAT </w:instrText>
      </w:r>
      <w:r w:rsidR="002A037F">
        <w:fldChar w:fldCharType="separate"/>
      </w:r>
      <w:r w:rsidR="002A037F" w:rsidRPr="002A037F">
        <w:t xml:space="preserve">    </w:t>
      </w:r>
      <w:r w:rsidR="002A037F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860221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860221" w:rsidRPr="00570C59" w:rsidRDefault="00860221" w:rsidP="00860221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0221" w:rsidRPr="00570C59" w:rsidRDefault="00860221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0221" w:rsidRPr="00570C59" w:rsidRDefault="00860221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0221" w:rsidRPr="00570C59" w:rsidRDefault="00860221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60221" w:rsidRPr="00860221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860221" w:rsidRPr="00860221">
        <w:t>- ГОСТ 31192.1-2004 (ИСО 5349-1:2001) "Вибрация. Измерение локальной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357-ст);</w:t>
      </w:r>
    </w:p>
    <w:p w:rsidR="00860221" w:rsidRPr="00860221" w:rsidRDefault="00860221" w:rsidP="00AD14A4">
      <w:r w:rsidRPr="00860221">
        <w:t>- ГОСТ 31192.2-2005 (ИСО 5349-2:2001) "Вибрация. Измерение локальной вибрации и оценка ее воздействия на человека. Часть 2.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364-ст);</w:t>
      </w:r>
    </w:p>
    <w:p w:rsidR="00860221" w:rsidRPr="00860221" w:rsidRDefault="00860221" w:rsidP="00AD14A4">
      <w:r w:rsidRPr="00860221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860221" w:rsidP="00AD14A4">
      <w:r w:rsidRPr="00860221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r w:rsidR="002A037F">
        <w:fldChar w:fldCharType="begin"/>
      </w:r>
      <w:r w:rsidR="002A037F">
        <w:instrText xml:space="preserve"> DOCVARIABLE "vibration" \* MERGEFORMAT </w:instrText>
      </w:r>
      <w:r w:rsidR="002A037F">
        <w:fldChar w:fldCharType="separate"/>
      </w:r>
      <w:r w:rsidR="00860221">
        <w:t xml:space="preserve"> Локальная вибрация </w:t>
      </w:r>
      <w:r w:rsidR="002A037F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r w:rsidR="002A037F">
        <w:fldChar w:fldCharType="begin"/>
      </w:r>
      <w:r w:rsidR="002A037F">
        <w:instrText xml:space="preserve"> DOCVARIABLE "dop_vibr" \* MERGEFORMAT </w:instrText>
      </w:r>
      <w:r w:rsidR="002A037F">
        <w:fldChar w:fldCharType="separate"/>
      </w:r>
      <w:r w:rsidR="002A037F" w:rsidRPr="002A037F">
        <w:t xml:space="preserve"> узлы и агрегаты а/м </w:t>
      </w:r>
      <w:r w:rsidR="002A037F">
        <w:fldChar w:fldCharType="end"/>
      </w:r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 xml:space="preserve">Фактические и нормативные значения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860221" w:rsidRPr="0086022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860221">
              <w:rPr>
                <w:b/>
              </w:rPr>
              <w:t>Салон а/м</w:t>
            </w:r>
            <w:r w:rsidR="002A037F">
              <w:rPr>
                <w:b/>
              </w:rPr>
              <w:t xml:space="preserve"> Volkswagen Polo рег. знак №Р644</w:t>
            </w:r>
            <w:r w:rsidRPr="00860221">
              <w:rPr>
                <w:b/>
              </w:rPr>
              <w:t>ЕК 07</w:t>
            </w:r>
            <w:r>
              <w:rPr>
                <w:b/>
              </w:rPr>
              <w:t>, руль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b/>
              </w:rPr>
            </w:pPr>
            <w:r w:rsidRPr="00860221">
              <w:rPr>
                <w:b/>
              </w:rPr>
              <w:t>20</w:t>
            </w:r>
          </w:p>
        </w:tc>
      </w:tr>
      <w:tr w:rsidR="00860221" w:rsidRPr="0086022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117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860221" w:rsidRPr="0086022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860221" w:rsidRPr="00860221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113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2A037F" w:rsidRPr="002A037F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2A037F" w:rsidRPr="002A037F" w:rsidRDefault="002A037F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A037F" w:rsidRPr="002A037F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110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2A037F" w:rsidRPr="002A037F" w:rsidRDefault="002A037F" w:rsidP="007E3AB5">
            <w:pPr>
              <w:pStyle w:val="a4"/>
              <w:suppressAutoHyphens/>
              <w:jc w:val="center"/>
            </w:pPr>
          </w:p>
        </w:tc>
      </w:tr>
      <w:tr w:rsidR="002A037F" w:rsidRPr="002A037F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105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2A037F" w:rsidRPr="002A037F" w:rsidRDefault="002A037F" w:rsidP="007E3AB5">
            <w:pPr>
              <w:pStyle w:val="a4"/>
              <w:suppressAutoHyphens/>
              <w:jc w:val="center"/>
            </w:pPr>
          </w:p>
        </w:tc>
      </w:tr>
      <w:tr w:rsidR="002A037F" w:rsidRPr="002A037F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106</w:t>
            </w:r>
          </w:p>
        </w:tc>
        <w:tc>
          <w:tcPr>
            <w:tcW w:w="1630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2A037F" w:rsidRPr="002A037F" w:rsidRDefault="002A037F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2A037F" w:rsidRPr="002A037F" w:rsidRDefault="002A037F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r w:rsidR="002A037F">
        <w:fldChar w:fldCharType="begin"/>
      </w:r>
      <w:r w:rsidR="002A037F">
        <w:instrText xml:space="preserve"> DOCVARIABLE att_zakl \* MERGEFORMAT </w:instrText>
      </w:r>
      <w:r w:rsidR="002A037F">
        <w:fldChar w:fldCharType="separate"/>
      </w:r>
      <w:r w:rsidR="002A037F" w:rsidRPr="002A037F">
        <w:rPr>
          <w:bCs/>
        </w:rPr>
        <w:t>-</w:t>
      </w:r>
      <w:r w:rsidR="002A037F" w:rsidRPr="002A037F">
        <w:t xml:space="preserve"> фактический уровень вредного фактора соответствует гигиеническим нормативам;</w:t>
      </w:r>
      <w:r w:rsidR="002A037F">
        <w:fldChar w:fldCharType="end"/>
      </w:r>
      <w:r w:rsidRPr="00F86ADB">
        <w:br/>
        <w:t xml:space="preserve">- класс условий труда - </w:t>
      </w:r>
      <w:r w:rsidR="002A037F">
        <w:fldChar w:fldCharType="begin"/>
      </w:r>
      <w:r w:rsidR="002A037F">
        <w:instrText xml:space="preserve"> DOCVARIABLE class \* MERGEFORMAT </w:instrText>
      </w:r>
      <w:r w:rsidR="002A037F">
        <w:fldChar w:fldCharType="separate"/>
      </w:r>
      <w:r w:rsidR="002A037F">
        <w:t>2</w:t>
      </w:r>
      <w:r w:rsidR="002A037F">
        <w:fldChar w:fldCharType="end"/>
      </w:r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860221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</w:pPr>
            <w:r w:rsidRPr="00860221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</w:pPr>
            <w:r w:rsidRPr="00860221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</w:pPr>
            <w:r w:rsidRPr="00860221">
              <w:t>Гамов Алексей Юрьевич</w:t>
            </w:r>
          </w:p>
        </w:tc>
      </w:tr>
      <w:tr w:rsidR="00570C59" w:rsidRPr="00860221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221" w:rsidRDefault="00860221" w:rsidP="0076042D">
      <w:pPr>
        <w:pStyle w:val="a9"/>
      </w:pPr>
      <w:r>
        <w:separator/>
      </w:r>
    </w:p>
  </w:endnote>
  <w:endnote w:type="continuationSeparator" w:id="0">
    <w:p w:rsidR="00860221" w:rsidRDefault="0086022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2A037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ВЛ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2A037F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2A037F" w:rsidRPr="002A037F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221" w:rsidRDefault="00860221" w:rsidP="0076042D">
      <w:pPr>
        <w:pStyle w:val="a9"/>
      </w:pPr>
      <w:r>
        <w:separator/>
      </w:r>
    </w:p>
  </w:footnote>
  <w:footnote w:type="continuationSeparator" w:id="0">
    <w:p w:rsidR="00860221" w:rsidRDefault="0086022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лок)"/>
    <w:docVar w:name="fac_name2" w:val="Вибрация"/>
    <w:docVar w:name="facid" w:val="8"/>
    <w:docVar w:name="fact_adr" w:val="   "/>
    <w:docVar w:name="factor_guid" w:val="57B609D1352F48689101A3F5B7F0DCFF"/>
    <w:docVar w:name="fill_date" w:val="   "/>
    <w:docVar w:name="hlp" w:val="3"/>
    <w:docVar w:name="izm_date" w:val="23.08.2016"/>
    <w:docVar w:name="izm_metod" w:val="    "/>
    <w:docVar w:name="izm_nd_new" w:val="- ГОСТ 31192.1-2004 (ИСО 5349-1:2001) &quot;Вибрация. Измерение локально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;_x000d_- ГОСТ 31192.2-2005 (ИСО 5349-2:2001) &quot;Вибрация. Измерение локальной вибрации и оценка ее воздействия на человека. Часть 2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4-ст)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7- ВЛ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Салон а/м Volkswagen Polo рег. знак №Р642ЕК 07"/>
    <w:docVar w:name="zona_time" w:val="20"/>
  </w:docVars>
  <w:rsids>
    <w:rsidRoot w:val="00860221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A037F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60221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0</TotalTime>
  <Pages>2</Pages>
  <Words>400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2016-08-24T07:36:00Z</dcterms:created>
  <dcterms:modified xsi:type="dcterms:W3CDTF">2016-08-24T07:36:00Z</dcterms:modified>
</cp:coreProperties>
</file>